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1BCAE66B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7F7FFB">
        <w:rPr>
          <w:sz w:val="20"/>
        </w:rPr>
        <w:t xml:space="preserve"> </w:t>
      </w:r>
      <w:r w:rsidR="007F7FFB" w:rsidRPr="007F7FFB">
        <w:rPr>
          <w:sz w:val="20"/>
        </w:rPr>
        <w:t>OO/2/000215/26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7F7FFB" w:rsidRPr="007F7FFB">
        <w:rPr>
          <w:b/>
          <w:bCs/>
          <w:sz w:val="20"/>
        </w:rPr>
        <w:t>Wykonanie izolacji przeciwwilgociowej budynku produkcji olejów natłuszczanych zlokalizowanego w ORLEN OIL Sp. z o.o. Czechowice-Dziedzice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1BD4880F" w:rsid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7F7FFB" w:rsidRPr="007F7FFB">
        <w:rPr>
          <w:sz w:val="20"/>
        </w:rPr>
        <w:t>OO/2/000215/26</w:t>
      </w:r>
      <w:r w:rsidR="007F7FFB">
        <w:rPr>
          <w:sz w:val="20"/>
        </w:rPr>
        <w:t>.</w:t>
      </w:r>
    </w:p>
    <w:p w14:paraId="1409A4CB" w14:textId="65C4803C" w:rsidR="00E04648" w:rsidRDefault="00E04648" w:rsidP="00FB52CE">
      <w:pPr>
        <w:rPr>
          <w:sz w:val="20"/>
        </w:rPr>
      </w:pPr>
      <w:r>
        <w:rPr>
          <w:sz w:val="20"/>
        </w:rPr>
        <w:t>Podczas wizji lokalnej przekazano w formie papierowej/elektronicznej* następujące dokumenty:</w:t>
      </w:r>
    </w:p>
    <w:p w14:paraId="670D7CDF" w14:textId="6C3085AC" w:rsidR="00E04648" w:rsidRDefault="00E04648" w:rsidP="00FB52CE">
      <w:pPr>
        <w:rPr>
          <w:sz w:val="20"/>
        </w:rPr>
      </w:pPr>
      <w:r>
        <w:rPr>
          <w:sz w:val="20"/>
        </w:rPr>
        <w:t>…………………..</w:t>
      </w:r>
    </w:p>
    <w:p w14:paraId="34EB3ABA" w14:textId="4E46B343" w:rsidR="00E04648" w:rsidRDefault="00E04648" w:rsidP="00FB52CE">
      <w:pPr>
        <w:rPr>
          <w:sz w:val="20"/>
        </w:rPr>
      </w:pPr>
      <w:r>
        <w:rPr>
          <w:sz w:val="20"/>
        </w:rPr>
        <w:t>…………………</w:t>
      </w:r>
    </w:p>
    <w:p w14:paraId="0C143ED4" w14:textId="7C9A3389" w:rsidR="00E04648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26B0BFD5" w14:textId="500B8A46" w:rsidR="00E04648" w:rsidRPr="00FB52CE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09D8D2CB" w:rsidR="00FB52CE" w:rsidRPr="00E04648" w:rsidRDefault="00E04648" w:rsidP="00E04648">
      <w:pPr>
        <w:rPr>
          <w:sz w:val="20"/>
        </w:rPr>
      </w:pPr>
      <w:r>
        <w:rPr>
          <w:sz w:val="20"/>
        </w:rPr>
        <w:t>*zaznaczyć formę przekazania dokumentów</w:t>
      </w:r>
    </w:p>
    <w:sectPr w:rsidR="00FB52CE" w:rsidRPr="00E04648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C7DB4"/>
    <w:multiLevelType w:val="hybridMultilevel"/>
    <w:tmpl w:val="2BF8157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  <w:num w:numId="7" w16cid:durableId="1198080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250D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7209D5"/>
    <w:rsid w:val="007358A2"/>
    <w:rsid w:val="00746D2C"/>
    <w:rsid w:val="00763A50"/>
    <w:rsid w:val="00774847"/>
    <w:rsid w:val="00792A9F"/>
    <w:rsid w:val="00792E3C"/>
    <w:rsid w:val="007A438B"/>
    <w:rsid w:val="007B7A32"/>
    <w:rsid w:val="007D7125"/>
    <w:rsid w:val="007F7FFB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42D0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04648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B5437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E04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12</TotalTime>
  <Pages>1</Pages>
  <Words>106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1297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11</cp:revision>
  <cp:lastPrinted>2018-04-27T07:47:00Z</cp:lastPrinted>
  <dcterms:created xsi:type="dcterms:W3CDTF">2024-08-29T09:42:00Z</dcterms:created>
  <dcterms:modified xsi:type="dcterms:W3CDTF">2026-04-03T06:43:00Z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